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38F" w:rsidRDefault="0089638F">
      <w:pPr>
        <w:pStyle w:val="Heading2"/>
        <w:spacing w:after="0" w:afterAutospacing="0"/>
        <w:jc w:val="center"/>
        <w:rPr>
          <w:rFonts w:ascii="Arial" w:hAnsi="Arial" w:cs="Arial"/>
          <w:u w:val="single"/>
        </w:rPr>
      </w:pPr>
      <w:bookmarkStart w:id="0" w:name="_GoBack"/>
      <w:bookmarkEnd w:id="0"/>
      <w:r>
        <w:rPr>
          <w:rFonts w:ascii="Arial" w:hAnsi="Arial" w:cs="Arial"/>
          <w:u w:val="single"/>
        </w:rPr>
        <w:t>СПИСЪК НА ПОДОТДЕЛИТЕ СЪС ЗСПФ</w:t>
      </w:r>
    </w:p>
    <w:p w:rsidR="0089638F" w:rsidRDefault="0089638F">
      <w:pPr>
        <w:pStyle w:val="Heading2"/>
        <w:spacing w:before="0" w:beforeAutospacing="0" w:after="0" w:afterAutospacing="0"/>
        <w:jc w:val="center"/>
        <w:rPr>
          <w:rFonts w:ascii="Arial" w:hAnsi="Arial" w:cs="Arial"/>
          <w:u w:val="single"/>
        </w:rPr>
      </w:pPr>
    </w:p>
    <w:tbl>
      <w:tblPr>
        <w:tblW w:w="0" w:type="auto"/>
        <w:tblInd w:w="-106" w:type="dxa"/>
        <w:tblLook w:val="00A0"/>
      </w:tblPr>
      <w:tblGrid>
        <w:gridCol w:w="5"/>
        <w:gridCol w:w="1977"/>
        <w:gridCol w:w="10106"/>
        <w:gridCol w:w="236"/>
        <w:gridCol w:w="611"/>
        <w:gridCol w:w="611"/>
        <w:gridCol w:w="615"/>
      </w:tblGrid>
      <w:tr w:rsidR="0089638F" w:rsidRPr="008A69F2">
        <w:tc>
          <w:tcPr>
            <w:tcW w:w="1977" w:type="dxa"/>
            <w:gridSpan w:val="2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Горски територии по функции</w:t>
            </w:r>
          </w:p>
        </w:tc>
        <w:tc>
          <w:tcPr>
            <w:tcW w:w="1010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Списък отдели и подотдели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Обща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Зал.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Незал.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площ</w:t>
            </w:r>
          </w:p>
        </w:tc>
      </w:tr>
      <w:tr w:rsidR="0089638F" w:rsidRPr="008A69F2">
        <w:tc>
          <w:tcPr>
            <w:tcW w:w="0" w:type="auto"/>
            <w:gridSpan w:val="2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ха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стопанска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л, м, н, о, п, р, с, т, с1, ч1;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д, м, н, о, п, р, с, т, у, ф, х, ц, ш, щ, ю, 7, 8, 13;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и, 1, 4, 5, 10;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ж, з, и, к, л, м, н, п, 1, 2, 6, 8, 9,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м, щ, ю, а1, 1, 2, 3,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и, к, л, м, н, о, п, р, с, т, у, ф, щ, ю, я, а1, б1, в1, г1, д1, 2, 3, 4, 5, 6, 7, 8, 9, 10, 11, 12, 13;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д, е, ж, з, и, л, м, о, п, с, т,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:к1, л1, м1, н1, о1, ц1;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я, а1, б1, в1, г1, д1, е1, ж1, з1, и1, к1, л1, м1, н1, о1, п1, р1, с1, т1, у1,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2, 3, 4, 5, 6, 7, 8, 9,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д, е, ж, з, 1, 3, 4,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е, ж, з, и, к, л, м, н, о, п, р, с, т, у, ф, х, ц, ч, ш, щ, ю, я, а1, б1, в1, г1, д1;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о, п, р, т, х, ц, ч, ш, щ, ю, я, 3, 8, 10, 11, 16;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1,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е, ж, з, и, м, н, о, р, у, ф, х, ц, ч, ш, щ, ю, я, а1, б1, в1, г1, д1, е1, ж1, з1, и1, к1, м1, 1, 2, 5, 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а1, б1, и1, м1, п1, т1, ф1, х1, ч1, ш1, щ1, ю1, я1, а2, б2, в2, г2, д2, ж2, з2, и2, к2, л2, м2, о2, п2, р2, с2, т2, у2, ф2, х2, ч2, ш2, ю2, я2, а3, и3, м3, о3, п3, 1, 2, 3, 5, 6, 7, 10, 11, 12, 13, 14, 15, 16, 17, 18, 19;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о, р, с, х;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:ж2;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защитена местност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:щ2, 7,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п1, р1, с1;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зелена зона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д, ж, л, м, 3,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х1, ч1, ш1, щ1, ю1, я1;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:и, л, м, ж2, з2, и2, к2, л2;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я, а1, б1, в1, г1, д1, е1, ж1, з1, и1, к1, л1, м1, н1, о1, п1, р1, с1, т1, у1, ф1, х1, ц1, ч1, ш1, щ1, ю1, я1, а2, б2, в2, г2, д2, е2, ж2, з2, и2, к2, л2, м2, н2, о2, п2, р2, с2, т2, у2, ф2, х2, ц2, ч2, ш2, ю2, 1, 2, 3, 4,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т, у, ф, х, м1, н1, 1, 2, 3, 4, 5, 6, 7, 8, 9, 10, 11, 12, 13, 14,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4794.7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294.2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лесопарк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д.з.г. пояс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м, с1, ж2, р2, б3;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ж, з, и, к, л, 9, 10,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д, е, ж, з, 2, 3, 6, 7,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д, е, о, р, 3, 4, 5,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л, н, о, п, р, с, т, у, ф, х, ц, ч, ш, я, 4, 5, 6,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е, ж, з, и, к, л, м, н, о, п, р, с, т, у, з1, и1, п1, р1, с1, т1, у1, ф1, х1;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е, ж, з, и, к, л, м, н, о, п, ф, х, ц, 1, 2,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1, 2, 3, 4, 5, 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к1, ц1, ч1, ш1, щ1, ю1, я1, б2, д2, ц2, ч2,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м, и1,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п, р, с, т, у, ф, х;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м, н, о, п, р, ж1, и1, к1, 1,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е, р, с, 1, 2,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п, р, с, я, а1, б1, в1, г1, д1, е1, ж1, з1, и1, к1, л1, м1, н1, о1, п1, р1, с1, т1, у1, ф1, х1, ц1, ч1, ш1, щ1, ю1, я1, а2, б2, в2, г2, д2, е2, ж2, з2, и2, к2, л2, м2, н2, о2, т2,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и, к, 3, 7, 9, 10,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:с, т, у, ф, х, ц, н1, о1, п1, р1, с1, т1, у1;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ж, з, и, к, л, м, н, о, п, р, с, т, у, ф, х, ц, ч, ш, щ, ю, 1, 2, 3, 5, 6, 7, 8, 9,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д, е, ж, з, и, л, м, п, 2, 3, 4, 5, 6, 7,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д, ж, з, 4,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ж, з, и, к, л, м, н, о, п, р, с, т, у, ф, х, ц, ч, ш, щ, ю, я, 2, 3, 4, 5, 6, 7, 8, 9, 10, 11, 12, 13, 14,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и, к, л, м, п, р, с, 3, 4, 7, 9, 10,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5881.5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5622.3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259.2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защитна ивица шосе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:у, щ1, ю1;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:ц;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:г1, з1;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е, н,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д, е, ж, з, и, к, л, м, н, п, р1, с1, т1, х1, ц1, в2, о2, р2, с2, я2, а3, б3, ж3, з3, и3, к3,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д, ц2, ч2;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л1;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п1, и2;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:н2, ц2, б3, в3;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:р, х, ч, ю, я, а1, б1, в1;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ж, з,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:ц1, е2, с2;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:н1, п1, р1,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:т1, у1;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г, к, л, м, о, р, с, т, у, ш, б1, 4, 9, 19, 20, 21;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семенна база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:т;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и, к;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ж, 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г,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ф;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защ. ивица край река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о, с, т, я, а1, б1, в1, г1, д1, х1, н2, о2, п2, р2, ш2, ю2;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у, ф, 12, 14,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:е1, ж1, з1, к1, л1, н1, о1, р1, с1, у1, ц1, щ2, б3, д3, е3, ж3, к3, л3, н3, р3, с3, т3, у3, ф3, х3, ц3, ч3;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:ц1, щ1, с2;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защ. ивица ж.п.линия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:ш1, щ1, ж2, в3, г3;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:ц1, щ1, ю1, я1, а2, б2,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п, с, т, л1,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е, и1;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:е2, н2, ц2, б3, в3;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:д1, 9;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скално-урвест терен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полезащитен горски пояс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:щ, ю;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з, л, с1, т1,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ж, з, и, к, л, м, н, о, п, р, с, у, ф, х, ц, ч, ш, щ, ю, я, д1, и1, о1, т1, у1,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у, ф, х, ц, ч, ш, щ, ю, я, а1, б1, в1, г1, е1, ж1, и1, к1, л1, н1, п1, т1, у1, х1, 1, 2, 3, 5, 7, 9;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защ.ивица газопровод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м, 9, 10, 11, 14, 16,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:в1, о1, п1, с1, т1, у1,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и, н, о, 1, 2;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ловностоп. територия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е, ж, з, и, к,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з,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дендрариум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защ. ивица магистрала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ч, я, 1, 2, 3, 5, 6, 14, 15, 16,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:ш;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:д1, ж1;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м, ш, щ, о1;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горски разсадник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1, 2, 4, 5, 6, 9, 13, 14;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семепроизв.градина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горски територии за защита на УТ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:ж, з, к, 1,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:и, к, л, 3,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:д1, з1;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л, м, с, г1, д1, е1,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:а1, б1, п1, р1, с1;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:ю1, я1, ж2, б3, в3, г3,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ш;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:п2;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у, ф,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:ю;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:п;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:ф1, х1;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:р, с, я;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:п, ч;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м, т, ф, ц, к1, л1, м1, н1, о1,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:ю;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п, р, т, 1, 2, 3, 4, 5, 6,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н,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ф1;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природен парк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ц, ч, ш, щ, ю, я, а1, 1, 2, 3, 4, 5, 6, 7, 8, 9,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щ, ю, я, а1, б1, в1, г1, д1, е1, ж1, з1, и1, к1, л1, м1, н1, 1, 2, 3, 4, 5, 6, 7, 8, 9, 10, 11, 12, 13, 14, 15, 16, 17, 18, 19, 20, 21, 22;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м, 1, 2, 3, 4,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т, ф, х, п1, 1, 2, 3, 4, 5, 6, 7, 8, 9, 10, 11, 12, 13, 14, 15, 16, 17, 18, 19, 20;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т, у, ф, ю, я, 1, 2, 3, 4, 5, 6, 7, 8, 9, 10, 11, 12, 13, 14, 15, 16, 17, 18, 19;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232.8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 В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д, е, ж, з, и, к, у, ф, х, ц, ч, ш, щ, ю, я, а1, б1, в1, г1, д1, е1, ж1, з1, и1, к1, л1, м1, н1, о1, п1, р1, т1, у1, ф1, х1, ц1, ш1, 3, 4, 5, 6, 7, 8, 9, 10, 11, 12, 13, 14,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:х, ц, ч, е1;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н, р,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я, а1, в1, г1, д1, е1, ж1, 1, 2, 3, 4, 5, 6, 7, 8, 9, 10, 11, 12, 13;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:ш, щ, ю, я, а1, б1, в1, г1, д1, е1, ж1;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ф, х;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н;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е, ж, к,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г, д, ц, к1;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д, е, ж, з, и, к;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п, р, с, т, у, ф, х, ц, я, а1, к1, л1, м1, н1, о1, п1, р1, с1, т1, у1, 1, 2, 3, 4,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е, ж, з, и, к, л, м, р, с, т, у, ф, х, 1, 2, 3, 4, 5, 9, 10,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х, я, а1, 3, 4,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и, к, л, м, н, о, 1, 2,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ж, 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у, ф, х, ч, ш, щ, я, а1, б1, в1, 1, 2, 3, 5, 6, 7, 8, 9, 10, 11, 12, 13, 14,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з, к, м, н, о, ю, я, а1, 1, 2, 8, 9, 11, 15,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:с, т, ф, х,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м, н, с, т, 10, 11, 12, 13, 14, 15, 34, 35, 38, 39, 40, 41;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н, о, п, р, с, т, у, ф, х, ц, ч, ш, щ, я, 1, 2, 3, 4, 5, 6, 7, 8, 12, 15, 16, 17, 18, 19;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л, м, н, 7,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262.3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защитена зона птици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:ю, я, в1, г1, д1;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е, ж, з, и, к, л, м, н, о, п, р, с, т, у, ф, х, ц, ч, ш, щ, ю, я, а1, б1, в1, г1, д1, е1, 1, 2,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я, а1, б1, в1, г1, е1, ж1, з1, и1, к1,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т, у, ф, х, ц, ч, ш, щ, ю, я, а1, б1, в1;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ж, з,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т, у, ф, ц;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я, а1, б1, в1, г1, д1, е1, ж1, з1, и1, к1, л1, м1, н1, о1, п1, р1, с1, т1, у1, ф1, х1, ц1, щ1, ю1, я1, а2, б2, в2, г2, д2, е2, з2, и2, к2, л2, м2, н2, о2, п2, р2, с2,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112.1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защитена зона местообитания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з, и, к, л, м, н, с, т, 2, 3, 4,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:и, л, м,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о, п, р, с, а1, б1, в1, г1, х1, н2, о2, п2, р2, ш2, ю2;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:ф;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:ю, я, в1, к1, с1, у1, ц1, щ2, г3, д3, е3, к3, л3, н3, р3, с3, т3, у3, ф3, х3, ц3, ч3;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и, к, м, н, о, п, 1, 2, 3, 4, 5, 6, 7, 8, 9, 10, 11, 12, 13, 14, 15, 16,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и, к, л, м,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м, н, о, х;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я, а1, б1, в1, г1, д1, е1, ж1, з1, и1, к1, л1, м1, н1, ф1, х1, ц1, ч1, ш1, щ1, ю1, я1, а2, б2, з2, и2, к2, л2, м2, н2, о2, п2, р2, с2, т2, у2, ф2, х2,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ф, х, е1, ж1, з1, и1, к1,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д, е, ж, з, и,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ж,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р, с,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т, у, ф, х, ц, ч, ш, щ, ю, я, а1, б1, в1;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ф, х, ц, ш, щ, ю, я,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ф, ц;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к;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я, а1, б1, в1, г1, д1, е1, з1, и1, к1, н1, 1, 2,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у, ч, ш, щ, ю, я, а1, б1, в1, г1, д1, е1, ж1, ц1, ч1, ш1, щ1, о2,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ц, ч, ш, щ, я, а1, е1, ж1, з1, и1, к1, л1, 1, 2, 3, 4, 5, 6, 7, 8, 9, 10, 11, 12, 13, 14;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:в1, г1, д1, е1, ж1, з1, и1, к1, л1, м1, н1, о1, п1, р1, у1, ш1, щ1, ю1, м2, 9, 10, 11,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ш, щ, ю, я, а1, б1, в1, г1, д1, е1, ж1, з1, и1, к1, л1, м1, н1, 1, 2, 3, 4, 5, 6, 7, 8, 9, 10, 11, 12, 13, 14, 15, 16, 17, 18, 19, 20, 21, 22;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п, т, у, ф, х, ж1, л1, м1, н1, п1, 1, 2, 3, 4, 5, 6, 7, 8, 9, 10, 11, 12, 13, 14, 15, 16, 17, 18, 19, 20;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п, р, с, т, у, ф, х, ц, ч, ш, щ, я, а1, б1, 1, 2, 3, 4, 5, 6, 7, 8, 9, 10, 11, 12, 13, 14, 15, 16,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а1, б1, в1, г1, е1, ж1, з1, к1, л1, м1, н1, п1, р1, с1;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8296.3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7975.8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320.5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географска култура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 пояс I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:ч1;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 пояс II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о, 11,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:р, с, у;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р;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н;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м, и1, ф1, к2, н2, т2, х2;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:с, б1, 4, 13,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:в3, е3;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:п, у, р1, ф1;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:з1, 13, 18, 21;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:о, т, б1;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вододайна зона пояс III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:и, к,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т;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м, н, о,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:о, п,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:х1, ч1, д3;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м, н, о, п, у, г1, д1, е1, ж1, з1, с1, т1, у1, г2, з2, и2, с2, у2, ш2;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:ф1, х1;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а1, в1,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:п, р, м2, о2;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:к1, ж3, з3;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ф, х, ц, ч, щ1, ю1;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:д1, и1, к1, 19, 22;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:ш, я;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н,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ж, з, и, к, л, н, с, у, ф, ц, ч, ш, щ, 4, 5, 6, 7, 8, 9, 10, 11, 20, 21;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гори с висока консервационна стойност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:ж1;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89638F" w:rsidRPr="008A69F2">
        <w:tc>
          <w:tcPr>
            <w:tcW w:w="197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гори във фаза на старост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о;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:ч, ш;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н, о;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к;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:у;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м, т, у, ф, ц;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м, п, с, у, ц, ю, ж1, к1, м1;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и,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и, к,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з, и, к, л, н, п;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к, л, м, н;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л, м, ф, х;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и, к, м, н, о, п, р, с, т, у, ф, х, ц;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и, к,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м, н, о, п, ф, ю, я;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г, д, е, л, п, р;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и,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89638F" w:rsidRPr="008A69F2">
        <w:trPr>
          <w:gridBefore w:val="1"/>
        </w:trPr>
        <w:tc>
          <w:tcPr>
            <w:tcW w:w="1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ГВКС 1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:п;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з, и, к, л, м, н, с, т, 2, 3, 4,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:и, л, м,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е,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:ю;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:ж, з, и, о, р, с, т, у, ф, х, 1, 2,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н, о, п, р, с, 1,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ж, з, и, к, л, о, п, у, ф,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е,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к,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ш, щ, 1, 2, 3, 4, 5, 6, 7,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д, е, з, и, к, м, н, о, п, 1, 2, 3, 4, 5, 6, 7, 8, 9, 10, 11, 12, 13, 14, 15, 16,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и, к, л, м,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в1, е1, ж1, з1, и1, к1, л1,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с, т, ф,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л, м, н, т2,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з, и, к,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е1, ж1, з1, и1, к1,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ж, з, м,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з, и, к, л, 1, 2, 3, 4,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и, к, л, м, ц, ш,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ш, ю, я, а1, б1, в1;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ф, х, ц, ш, щ, ю, я,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ж, з,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к, л,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ч,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н, 1, 2,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е, ж, з, и, к, л, м, н,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з, и, к, л, ю,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щ,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и, к, л, к1, н1, п1, р1, 1, 2, 3, 4, 5, 6, 7, 8, 9, 10, 11, 12, 13, 14;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г, д, е, ж, з, и, к, л, м, н, о, п, р, с, я, а1, е1, ж1, к1, 1, 2, 3, 4, 5, 6, 7, 8, 9, 10, 11, 12, 13, 14;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ц,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:в1, д1, м2, 9, 10, 11,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ц, ч, ш, щ, ю, я, а1, 1, 2, 3, 4, 5, 6, 7, 8, 9,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п, р, с, т, у, ф, х, ц, щ, ю, я, а1, б1, в1, г1, д1, е1, ж1, з1, и1, к1, л1, м1, н1, 1, 2, 3, 4, 5, 6, 7, 8, 9, 10, 11, 12, 13, 14, 15, 16, 18, 19, 20, 21, 22;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м, 1, 2, 3, 4,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т, ф, х, п1, 1, 2, 3, 4, 5, 6, 7, 8, 9, 10, 11, 12, 13, 14, 15, 16, 17, 18, 19, 20;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ч, ш, щ, ю, я, а1, б1, 1, 2, 3, 4, 5, 6, 7, 8, 9, 10, 11, 12, 13, 14,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ф, х, ц, ч, щ, я, а1, б1, 1, 2, 3, 4, 5, 6, 7, 8, 9, 10, 11, 12, 13, 14, 15, 16,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е, ж, з, и, к, л, м, н, о, 1, 2, 3, 4, 5, 6, 7, 8, 9, 10, 11, 12, 13, 14, 15, 16, 17, 18, 19;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г, д, ж, з, и, к, л, м, н, о, п, у, ф, ю, я, 2, 3, 4, 5, 6, 7, 8, 9, 10, 11, 12, 13, 14, 15, 16, 17, 18, 19;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и, к, л, м, н, о, п, р, 1, 2, 3, 4, 5, 6, 7, 8, 9,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з, и, л,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ж, з, с, 1, 2, 3, 4, 5, 6;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7601.8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324.9</w:t>
            </w:r>
          </w:p>
        </w:tc>
      </w:tr>
      <w:tr w:rsidR="0089638F" w:rsidRPr="008A69F2">
        <w:trPr>
          <w:gridBefore w:val="1"/>
        </w:trPr>
        <w:tc>
          <w:tcPr>
            <w:tcW w:w="1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ГВКС 2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о, п, р, с, 1,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ж, з, и, к, л, о, п, у, ф,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е,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к,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ш, щ, 1, 2, 3, 4, 5, 6, 7,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д, е, з, и, к, м, н, о, п, 1, 2, 3, 4, 5, 6, 7, 8, 9, 10, 11, 12, 13, 14, 15, 16, 17;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и, к, л, м,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в1, е1, ж1, з1, и1, к1, л1,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с, т, ф,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л, м, н, т2,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з, и, к,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е1, ж1, з1, и1, к1,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г, д, е, ж, з, м,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з, и, к, л, 1, 2, 3, 4,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и, к, л, м, ц, ш,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ш, а1, б1, в1;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ф, х, ц, ш, щ, ю, я,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ж, з,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к, л,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ч,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н, 1, 2,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е, ж, з, и, к, л, м, н,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з, и, к, л, ю,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ф, х, ц, 1, 2,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к, л, м, н, о, п, р, с, т, у, щ,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и, к, л, к1, н1, п1, р1, 1, 2, 3, 4, 5, 6, 7, 8, 9, 10, 11, 12, 13, 14;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г, д, е, ж, з, и, к, л, м, н, о, п, р, с, я, а1, е1, ж1, к1, 1, 2, 3, 4, 5, 6, 7, 8, 9, 10, 11, 12, 13, 14;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ц, 1, 2, 3, 4, 5;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4942.4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4837.3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</w:t>
            </w:r>
          </w:p>
        </w:tc>
      </w:tr>
      <w:tr w:rsidR="0089638F" w:rsidRPr="008A69F2">
        <w:trPr>
          <w:gridBefore w:val="1"/>
        </w:trPr>
        <w:tc>
          <w:tcPr>
            <w:tcW w:w="1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ГВКС 3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7, 8, 9, 11, 12, 13, 14;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о, 1, 2, 4, 5, 6, 7, 8, 10, 12, 13, 15, 16, 17, 18, 19;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:ч, ш, 4,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1, 2, 4, 5, 7, 8, 10,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7, 8, 10, 13, 14,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и, 1, 2, 3, 4, 6, 7, 8, 9, 10,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:р, с;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1,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и, 1, 2, 3,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5,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4,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4,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н, о;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з,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к, 1, 2, 3, 4, 5, 6, 7, 8, 9, 10;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ж, и,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е, ж,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ж, 1, 2,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:у,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:3, 4, 7, 8, 9, 10,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:с, 1, 2, 3, 4, 5, 6, 7, 9, 10;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4, 5, 6, 7, 9,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м, т, у, ф, ц, 2, 3, 4, 6,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1, 2, 3, 4,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м, п, с, у, ц, ю, а1, б1, г1, ж1, к1, м1, 4, 5, 7, 8, 9, 10, 11, 12, 13, 14, 15, 16, 18, 19, 20;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и, м,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и, к, л,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д,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5, 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з, и, к, л, н, п, 1, 3, 4, 5,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к, л, м, н, 1, 2, 4,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л, м, ф, х, 1, 2, 3, 5, 8,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и, к, м, н, о, п, р, с, т, у, ф, х, ц, 2, 3,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и, к, л, 2, 3, 6, 7, 10, 12, 14, 18;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5, 8, 13, 14, 15, 33;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м, н, о, п, ф, ю, я, 2, 3, 4, 6, 13;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г, д, е, л, п, р,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1, 2, 4,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и, л, 1,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4, 6, 7,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4;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245.2</w:t>
            </w:r>
          </w:p>
        </w:tc>
      </w:tr>
      <w:tr w:rsidR="0089638F" w:rsidRPr="008A69F2">
        <w:trPr>
          <w:gridBefore w:val="1"/>
        </w:trPr>
        <w:tc>
          <w:tcPr>
            <w:tcW w:w="1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ГВКС 4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3,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1, 2, 6, 7, 10,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з, и, л, м, н, о, п, р, с;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ж, з, и, к, л, м, н, р, с, т, у, ф;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ж, 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з, и, к, л,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ж, з, и, к,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з, к, л, р, с, у;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е, ж, з, и, к, л, м, н, о, п;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ж, з,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д, и, к, л, м, н, о, п, р, с, т, ф, х, ц,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з, л, н, о, п, р;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и, к,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з, л;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д, е, ж, и, 1,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з, и, л,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ж, з, 1, 2, 3;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</w:tr>
      <w:tr w:rsidR="0089638F" w:rsidRPr="008A69F2">
        <w:trPr>
          <w:gridBefore w:val="1"/>
        </w:trPr>
        <w:tc>
          <w:tcPr>
            <w:tcW w:w="197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представителни екосистеми</w:t>
            </w:r>
          </w:p>
        </w:tc>
        <w:tc>
          <w:tcPr>
            <w:tcW w:w="1010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89638F" w:rsidRDefault="0089638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7, 8, 9, 11, 12, 13, 14;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:н, о, 1, 2, 4, 5, 6, 7, 8, 10, 12, 13, 15, 16, 17, 18, 19;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:ч, ш, 4,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:ж,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1, 2, 4, 5, 7, 8, 10,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7, 8, 10, 13, 14, 15;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и, 1, 2, 3, 4, 6, 7, 8, 9, 10,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5,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:р, с;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1,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и, 1, 2, 3,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в, г, д, е, з,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5,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4,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4,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н, о;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з,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к, 1, 2, 3, 4, 5, 6, 7, 8, 9, 10;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ж, и, м;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г, е, ж, 1, 2,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ж, 1, 2,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:у,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:3, 4, 7, 8, 9, 10,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:с, 1, 2, 3, 4, 5, 6, 7, 9, 10;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3, 4, 5, 6, 7, 9, 11;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:м, т, 2, 3, 4, 6,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1, 2, 3, 4,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:г, д, м, п, с, у, ю, а1, б1, г1, ж1, к1, м1, 4, 5, 7, 8, 9, 10, 11, 12, 13, 14, 15, 16, 18, 19, 20;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и, м,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б, г,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г, и, к, л, 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:г;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:з,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5, 6, 7;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з, к, н, 1, 3, 4, 5,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в, д, к, л, м, н, 1, 2, 4, 5,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:к, ф, 1, 2, 3, 5, 8, 11, 12;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:б, и, к, м, п, ф, ц, 2, 3, 6, 7, 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е, ж, и, л, 2, 3, 6, 7, 10, 12, 14, 18;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5, 8, 13, 14, 15, 33;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:л, м, н, ф, ю, я, 2, 3, 4, 6, 13;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3;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3, 4, 5;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:е, 1,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:в, 1;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в, г, д, е, л, п, р, 1, 2,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:д, 1, 2, 4, 6;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и, л, 1, 3, 4;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2, 4, 6, 7, 8, 9;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:а, 2;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:1, 4;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9638F" w:rsidRDefault="0089638F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245.2</w:t>
            </w:r>
          </w:p>
        </w:tc>
      </w:tr>
    </w:tbl>
    <w:p w:rsidR="0089638F" w:rsidRDefault="0089638F"/>
    <w:sectPr w:rsidR="0089638F" w:rsidSect="00651CC3">
      <w:footerReference w:type="default" r:id="rId6"/>
      <w:pgSz w:w="16838" w:h="11906" w:orient="landscape"/>
      <w:pgMar w:top="1134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38F" w:rsidRDefault="0089638F">
      <w:r>
        <w:separator/>
      </w:r>
    </w:p>
  </w:endnote>
  <w:endnote w:type="continuationSeparator" w:id="0">
    <w:p w:rsidR="0089638F" w:rsidRDefault="00896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38F" w:rsidRDefault="0089638F" w:rsidP="009B7CC1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89638F" w:rsidRDefault="008963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38F" w:rsidRDefault="0089638F">
      <w:r>
        <w:separator/>
      </w:r>
    </w:p>
  </w:footnote>
  <w:footnote w:type="continuationSeparator" w:id="0">
    <w:p w:rsidR="0089638F" w:rsidRDefault="008963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108"/>
    <w:rsid w:val="0022161B"/>
    <w:rsid w:val="002F2108"/>
    <w:rsid w:val="00616599"/>
    <w:rsid w:val="00651CC3"/>
    <w:rsid w:val="00860A68"/>
    <w:rsid w:val="0089638F"/>
    <w:rsid w:val="008A69F2"/>
    <w:rsid w:val="009B7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C3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651CC3"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9"/>
    <w:qFormat/>
    <w:rsid w:val="00651CC3"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9"/>
    <w:qFormat/>
    <w:rsid w:val="00651CC3"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1CC3"/>
    <w:rPr>
      <w:rFonts w:ascii="Calibri Light" w:hAnsi="Calibri Light" w:cs="Calibri Light"/>
      <w:color w:val="auto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51CC3"/>
    <w:rPr>
      <w:rFonts w:ascii="Calibri Light" w:hAnsi="Calibri Light" w:cs="Calibri Light"/>
      <w:color w:val="auto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51CC3"/>
    <w:rPr>
      <w:rFonts w:ascii="Calibri Light" w:hAnsi="Calibri Light" w:cs="Calibri Light"/>
      <w:color w:val="auto"/>
      <w:sz w:val="24"/>
      <w:szCs w:val="24"/>
    </w:rPr>
  </w:style>
  <w:style w:type="paragraph" w:customStyle="1" w:styleId="Footer1">
    <w:name w:val="Footer1"/>
    <w:basedOn w:val="Normal"/>
    <w:uiPriority w:val="99"/>
    <w:rsid w:val="00651CC3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uiPriority w:val="99"/>
    <w:rsid w:val="00651CC3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Footer">
    <w:name w:val="footer"/>
    <w:basedOn w:val="Normal"/>
    <w:link w:val="FooterChar"/>
    <w:uiPriority w:val="99"/>
    <w:rsid w:val="006165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54A9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6165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3905</Words>
  <Characters>22263</Characters>
  <Application>Microsoft Office Outlook</Application>
  <DocSecurity>0</DocSecurity>
  <Lines>0</Lines>
  <Paragraphs>0</Paragraphs>
  <ScaleCrop>false</ScaleCrop>
  <Company>KAVEKO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Lubislav Kovachev</cp:lastModifiedBy>
  <cp:revision>3</cp:revision>
  <cp:lastPrinted>2022-05-25T12:00:00Z</cp:lastPrinted>
  <dcterms:created xsi:type="dcterms:W3CDTF">2022-05-23T16:28:00Z</dcterms:created>
  <dcterms:modified xsi:type="dcterms:W3CDTF">2022-05-25T12:00:00Z</dcterms:modified>
</cp:coreProperties>
</file>